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E006C" w14:textId="0868F2F0" w:rsidR="00AA4A9A" w:rsidRDefault="00AA4A9A" w:rsidP="00AA4A9A">
      <w:pPr>
        <w:pStyle w:val="NoSpacing"/>
      </w:pPr>
      <w:r>
        <w:rPr>
          <w:u w:val="single"/>
        </w:rPr>
        <w:t>sir William PHELIPES</w:t>
      </w:r>
      <w:r>
        <w:t xml:space="preserve">      </w:t>
      </w:r>
      <w:r>
        <w:t>(fl.14</w:t>
      </w:r>
      <w:r>
        <w:t>16-8</w:t>
      </w:r>
      <w:r>
        <w:t>)</w:t>
      </w:r>
    </w:p>
    <w:p w14:paraId="0803003D" w14:textId="77777777" w:rsidR="00AA4A9A" w:rsidRDefault="00AA4A9A" w:rsidP="00AA4A9A">
      <w:pPr>
        <w:pStyle w:val="NoSpacing"/>
      </w:pPr>
      <w:r>
        <w:t>Rector of Munslow, Shropshire.</w:t>
      </w:r>
    </w:p>
    <w:p w14:paraId="762CCA4C" w14:textId="77777777" w:rsidR="00AA4A9A" w:rsidRDefault="00AA4A9A" w:rsidP="00AA4A9A">
      <w:pPr>
        <w:pStyle w:val="NoSpacing"/>
      </w:pPr>
    </w:p>
    <w:p w14:paraId="2F59B0E8" w14:textId="77777777" w:rsidR="00AA4A9A" w:rsidRDefault="00AA4A9A" w:rsidP="00AA4A9A">
      <w:pPr>
        <w:pStyle w:val="NoSpacing"/>
      </w:pPr>
    </w:p>
    <w:p w14:paraId="1EE49252" w14:textId="7EB0D83B" w:rsidR="00AA4A9A" w:rsidRDefault="00AA4A9A" w:rsidP="00AA4A9A">
      <w:pPr>
        <w:pStyle w:val="NoSpacing"/>
      </w:pPr>
      <w:r>
        <w:t>30 Jun.1416</w:t>
      </w:r>
      <w:bookmarkStart w:id="0" w:name="_GoBack"/>
      <w:bookmarkEnd w:id="0"/>
      <w:r>
        <w:tab/>
        <w:t>He became Rector.</w:t>
      </w:r>
    </w:p>
    <w:p w14:paraId="41CE05B1" w14:textId="77777777" w:rsidR="00AA4A9A" w:rsidRDefault="00AA4A9A" w:rsidP="00AA4A9A">
      <w:pPr>
        <w:pStyle w:val="NoSpacing"/>
      </w:pPr>
      <w:r>
        <w:tab/>
      </w:r>
      <w:r>
        <w:tab/>
        <w:t>(</w:t>
      </w:r>
      <w:hyperlink r:id="rId6" w:history="1">
        <w:r w:rsidRPr="004B78AC">
          <w:rPr>
            <w:rStyle w:val="Hyperlink"/>
          </w:rPr>
          <w:t>www.melocki.org.uk/salop/Munslow.html</w:t>
        </w:r>
      </w:hyperlink>
      <w:r>
        <w:t>)</w:t>
      </w:r>
    </w:p>
    <w:p w14:paraId="17BD3018" w14:textId="77777777" w:rsidR="00AA4A9A" w:rsidRDefault="00AA4A9A" w:rsidP="00AA4A9A">
      <w:pPr>
        <w:pStyle w:val="NoSpacing"/>
      </w:pPr>
    </w:p>
    <w:p w14:paraId="4FEAC58F" w14:textId="77777777" w:rsidR="00AA4A9A" w:rsidRDefault="00AA4A9A" w:rsidP="00AA4A9A">
      <w:pPr>
        <w:pStyle w:val="NoSpacing"/>
      </w:pPr>
    </w:p>
    <w:p w14:paraId="7CA9EBAB" w14:textId="77777777" w:rsidR="00AA4A9A" w:rsidRPr="00094B11" w:rsidRDefault="00AA4A9A" w:rsidP="00AA4A9A">
      <w:pPr>
        <w:pStyle w:val="NoSpacing"/>
      </w:pPr>
      <w:r>
        <w:t>2 October 2019</w:t>
      </w:r>
    </w:p>
    <w:p w14:paraId="3F43310B" w14:textId="01341533" w:rsidR="00AA4A9A" w:rsidRPr="00AA4A9A" w:rsidRDefault="00AA4A9A" w:rsidP="00E71FC3">
      <w:pPr>
        <w:pStyle w:val="NoSpacing"/>
      </w:pPr>
    </w:p>
    <w:sectPr w:rsidR="00AA4A9A" w:rsidRPr="00AA4A9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6B48A" w14:textId="77777777" w:rsidR="00AA4A9A" w:rsidRDefault="00AA4A9A" w:rsidP="00E71FC3">
      <w:pPr>
        <w:spacing w:after="0" w:line="240" w:lineRule="auto"/>
      </w:pPr>
      <w:r>
        <w:separator/>
      </w:r>
    </w:p>
  </w:endnote>
  <w:endnote w:type="continuationSeparator" w:id="0">
    <w:p w14:paraId="60F35DD6" w14:textId="77777777" w:rsidR="00AA4A9A" w:rsidRDefault="00AA4A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1D2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C6442" w14:textId="77777777" w:rsidR="00AA4A9A" w:rsidRDefault="00AA4A9A" w:rsidP="00E71FC3">
      <w:pPr>
        <w:spacing w:after="0" w:line="240" w:lineRule="auto"/>
      </w:pPr>
      <w:r>
        <w:separator/>
      </w:r>
    </w:p>
  </w:footnote>
  <w:footnote w:type="continuationSeparator" w:id="0">
    <w:p w14:paraId="39F7E3F2" w14:textId="77777777" w:rsidR="00AA4A9A" w:rsidRDefault="00AA4A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9A"/>
    <w:rsid w:val="001A7C09"/>
    <w:rsid w:val="00577BD5"/>
    <w:rsid w:val="00656CBA"/>
    <w:rsid w:val="006A1F77"/>
    <w:rsid w:val="00733BE7"/>
    <w:rsid w:val="00AA4A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E0B50"/>
  <w15:chartTrackingRefBased/>
  <w15:docId w15:val="{F6BDA6E3-5E70-4C1C-9E74-2C66B254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A4A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Munslow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2019-10-02T20:52:00Z</dcterms:created>
  <dcterms:modified xsi:type="dcterms:W3CDTF">2019-10-02T20:54:00Z</dcterms:modified>
</cp:coreProperties>
</file>